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3D3" w:rsidRPr="0066512F" w:rsidRDefault="000553D3" w:rsidP="00880302">
      <w:pPr>
        <w:pStyle w:val="ASDEFCONTitle"/>
      </w:pPr>
      <w:r w:rsidRPr="0066512F">
        <w:t>Statement of Work (SOW) (core)</w:t>
      </w:r>
    </w:p>
    <w:p w:rsidR="000553D3" w:rsidRPr="0066512F" w:rsidRDefault="000553D3" w:rsidP="00880302">
      <w:pPr>
        <w:pStyle w:val="NoteToTenderers-ASDEFCON"/>
      </w:pPr>
      <w:r w:rsidRPr="0066512F">
        <w:t xml:space="preserve">Note to tenderers: </w:t>
      </w:r>
      <w:r w:rsidRPr="001062D0">
        <w:t xml:space="preserve"> A</w:t>
      </w:r>
      <w:r w:rsidRPr="0066512F">
        <w:t>ttachment A will consist of an amalgamation of the draft SOW at Part 3 of the RFT and the successful tenderer’s response.</w:t>
      </w:r>
      <w:bookmarkStart w:id="0" w:name="_GoBack"/>
      <w:bookmarkEnd w:id="0"/>
    </w:p>
    <w:sectPr w:rsidR="000553D3" w:rsidRPr="0066512F" w:rsidSect="008B7FE1">
      <w:headerReference w:type="default" r:id="rId7"/>
      <w:footerReference w:type="default" r:id="rId8"/>
      <w:pgSz w:w="11907" w:h="16840" w:code="9"/>
      <w:pgMar w:top="1418" w:right="1418" w:bottom="1418" w:left="1418" w:header="567" w:footer="283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455" w:rsidRDefault="00EC7455">
      <w:r>
        <w:separator/>
      </w:r>
    </w:p>
  </w:endnote>
  <w:endnote w:type="continuationSeparator" w:id="0">
    <w:p w:rsidR="00EC7455" w:rsidRDefault="00EC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B7FE1" w:rsidTr="008B7FE1">
      <w:tc>
        <w:tcPr>
          <w:tcW w:w="2500" w:type="pct"/>
        </w:tcPr>
        <w:p w:rsidR="008B7FE1" w:rsidRDefault="00BA5874" w:rsidP="00F865FF">
          <w:pPr>
            <w:pStyle w:val="ASDEFCONHeaderFooterLeft"/>
          </w:pPr>
          <w:fldSimple w:instr=" DOCPROPERTY Footer_Left ">
            <w:r>
              <w:t>Attachment to Draft Conditions of Contract</w:t>
            </w:r>
          </w:fldSimple>
          <w:r w:rsidR="008B7FE1">
            <w:t xml:space="preserve"> (</w:t>
          </w:r>
          <w:fldSimple w:instr=" DOCPROPERTY Version ">
            <w:r w:rsidR="00606111">
              <w:t>V3.2</w:t>
            </w:r>
          </w:fldSimple>
          <w:r w:rsidR="008B7FE1">
            <w:t>)</w:t>
          </w:r>
        </w:p>
      </w:tc>
      <w:tc>
        <w:tcPr>
          <w:tcW w:w="2500" w:type="pct"/>
        </w:tcPr>
        <w:p w:rsidR="008B7FE1" w:rsidRDefault="008B7FE1" w:rsidP="008B7FE1">
          <w:pPr>
            <w:pStyle w:val="ASDEFCONHeaderFooterRight"/>
          </w:pPr>
          <w:r>
            <w:t>A-</w:t>
          </w:r>
          <w:r w:rsidRPr="008B7FE1">
            <w:fldChar w:fldCharType="begin"/>
          </w:r>
          <w:r w:rsidRPr="008B7FE1">
            <w:instrText xml:space="preserve"> PAGE </w:instrText>
          </w:r>
          <w:r w:rsidRPr="008B7FE1">
            <w:fldChar w:fldCharType="separate"/>
          </w:r>
          <w:r w:rsidR="00606111">
            <w:rPr>
              <w:noProof/>
            </w:rPr>
            <w:t>1</w:t>
          </w:r>
          <w:r w:rsidRPr="008B7FE1">
            <w:fldChar w:fldCharType="end"/>
          </w:r>
        </w:p>
      </w:tc>
    </w:tr>
    <w:tr w:rsidR="008B7FE1" w:rsidTr="008B7FE1">
      <w:tc>
        <w:tcPr>
          <w:tcW w:w="5000" w:type="pct"/>
          <w:gridSpan w:val="2"/>
        </w:tcPr>
        <w:p w:rsidR="008B7FE1" w:rsidRDefault="00EC7455" w:rsidP="008B7FE1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BA5874">
            <w:t>OFFICIAL</w:t>
          </w:r>
          <w:r>
            <w:fldChar w:fldCharType="end"/>
          </w:r>
        </w:p>
      </w:tc>
    </w:tr>
  </w:tbl>
  <w:p w:rsidR="000553D3" w:rsidRPr="008B7FE1" w:rsidRDefault="000553D3" w:rsidP="008B7F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455" w:rsidRDefault="00EC7455">
      <w:r>
        <w:separator/>
      </w:r>
    </w:p>
  </w:footnote>
  <w:footnote w:type="continuationSeparator" w:id="0">
    <w:p w:rsidR="00EC7455" w:rsidRDefault="00EC7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80302" w:rsidTr="00880302">
      <w:tc>
        <w:tcPr>
          <w:tcW w:w="5000" w:type="pct"/>
          <w:gridSpan w:val="2"/>
        </w:tcPr>
        <w:p w:rsidR="00880302" w:rsidRDefault="00EC7455" w:rsidP="00880302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BA5874">
            <w:t>OFFICIAL</w:t>
          </w:r>
          <w:r>
            <w:fldChar w:fldCharType="end"/>
          </w:r>
        </w:p>
      </w:tc>
    </w:tr>
    <w:tr w:rsidR="00880302" w:rsidTr="00880302">
      <w:tc>
        <w:tcPr>
          <w:tcW w:w="2500" w:type="pct"/>
        </w:tcPr>
        <w:p w:rsidR="00880302" w:rsidRDefault="00EC7455" w:rsidP="00880302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BA5874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:rsidR="00880302" w:rsidRDefault="00EC7455" w:rsidP="00880302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BA5874">
            <w:t>Part 2</w:t>
          </w:r>
          <w:r>
            <w:fldChar w:fldCharType="end"/>
          </w:r>
        </w:p>
      </w:tc>
    </w:tr>
  </w:tbl>
  <w:p w:rsidR="001056CA" w:rsidRPr="00880302" w:rsidRDefault="000720C2" w:rsidP="000720C2">
    <w:pPr>
      <w:pStyle w:val="ASDEFCONHeaderFooterClassification"/>
    </w:pPr>
    <w:r>
      <w:t>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8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0"/>
  </w:num>
  <w:num w:numId="9">
    <w:abstractNumId w:val="13"/>
  </w:num>
  <w:num w:numId="10">
    <w:abstractNumId w:val="23"/>
  </w:num>
  <w:num w:numId="11">
    <w:abstractNumId w:val="8"/>
  </w:num>
  <w:num w:numId="12">
    <w:abstractNumId w:val="10"/>
  </w:num>
  <w:num w:numId="13">
    <w:abstractNumId w:val="24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1"/>
  </w:num>
  <w:num w:numId="22">
    <w:abstractNumId w:val="19"/>
  </w:num>
  <w:num w:numId="23">
    <w:abstractNumId w:val="11"/>
  </w:num>
  <w:num w:numId="24">
    <w:abstractNumId w:val="1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1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D2E"/>
    <w:rsid w:val="000553D3"/>
    <w:rsid w:val="000720C2"/>
    <w:rsid w:val="001056CA"/>
    <w:rsid w:val="001062D0"/>
    <w:rsid w:val="00107B45"/>
    <w:rsid w:val="00114A93"/>
    <w:rsid w:val="00207EA4"/>
    <w:rsid w:val="00253EA5"/>
    <w:rsid w:val="00327997"/>
    <w:rsid w:val="003A50AE"/>
    <w:rsid w:val="003A65B1"/>
    <w:rsid w:val="003A69B6"/>
    <w:rsid w:val="00451CE3"/>
    <w:rsid w:val="004C2B3E"/>
    <w:rsid w:val="00573A4E"/>
    <w:rsid w:val="005A5CB7"/>
    <w:rsid w:val="005C1C5D"/>
    <w:rsid w:val="005C66CE"/>
    <w:rsid w:val="005D5771"/>
    <w:rsid w:val="00606111"/>
    <w:rsid w:val="0066512F"/>
    <w:rsid w:val="006C6452"/>
    <w:rsid w:val="006F2F8B"/>
    <w:rsid w:val="006F4029"/>
    <w:rsid w:val="00731FA7"/>
    <w:rsid w:val="007B4D2E"/>
    <w:rsid w:val="00801EDC"/>
    <w:rsid w:val="00857CF1"/>
    <w:rsid w:val="00880302"/>
    <w:rsid w:val="00886BCC"/>
    <w:rsid w:val="008B7FE1"/>
    <w:rsid w:val="00916922"/>
    <w:rsid w:val="00935B2B"/>
    <w:rsid w:val="00975165"/>
    <w:rsid w:val="009F349E"/>
    <w:rsid w:val="00A34340"/>
    <w:rsid w:val="00A343C2"/>
    <w:rsid w:val="00A652DD"/>
    <w:rsid w:val="00A86792"/>
    <w:rsid w:val="00B20C3A"/>
    <w:rsid w:val="00B5189F"/>
    <w:rsid w:val="00BA5874"/>
    <w:rsid w:val="00BB43C4"/>
    <w:rsid w:val="00C13219"/>
    <w:rsid w:val="00D0135E"/>
    <w:rsid w:val="00D325E4"/>
    <w:rsid w:val="00D44EF5"/>
    <w:rsid w:val="00DC3CF8"/>
    <w:rsid w:val="00E03348"/>
    <w:rsid w:val="00E05C70"/>
    <w:rsid w:val="00E66BA5"/>
    <w:rsid w:val="00E76A83"/>
    <w:rsid w:val="00EB2AA1"/>
    <w:rsid w:val="00EC7455"/>
    <w:rsid w:val="00F173BE"/>
    <w:rsid w:val="00F37C1F"/>
    <w:rsid w:val="00F6591A"/>
    <w:rsid w:val="00F72817"/>
    <w:rsid w:val="00F865FF"/>
    <w:rsid w:val="00FD4BD4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52445A-8546-41CB-8893-1CEF26B2A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111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606111"/>
    <w:pPr>
      <w:keepNext/>
      <w:spacing w:before="120"/>
      <w:outlineLvl w:val="0"/>
    </w:pPr>
    <w:rPr>
      <w:rFonts w:ascii="Georgia" w:hAnsi="Georgia" w:cs="Arial"/>
      <w:b/>
      <w:bCs/>
      <w:color w:val="CF452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06111"/>
    <w:pPr>
      <w:keepNext/>
      <w:keepLines/>
      <w:spacing w:before="200"/>
      <w:outlineLvl w:val="1"/>
    </w:pPr>
    <w:rPr>
      <w:rFonts w:ascii="Georgia" w:hAnsi="Georgia"/>
      <w:b/>
      <w:bCs/>
      <w:color w:val="CF452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06111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606111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5C1C5D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5C1C5D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5C1C5D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5C1C5D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5C1C5D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6061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6111"/>
  </w:style>
  <w:style w:type="paragraph" w:styleId="TOC1">
    <w:name w:val="toc 1"/>
    <w:autoRedefine/>
    <w:uiPriority w:val="39"/>
    <w:rsid w:val="00606111"/>
    <w:pPr>
      <w:tabs>
        <w:tab w:val="left" w:pos="567"/>
        <w:tab w:val="right" w:leader="dot" w:pos="9071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606111"/>
    <w:pPr>
      <w:tabs>
        <w:tab w:val="right" w:leader="dot" w:pos="9072"/>
      </w:tabs>
      <w:spacing w:after="60"/>
      <w:ind w:left="1134" w:hanging="567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606111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606111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606111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606111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606111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606111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606111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  <w:jc w:val="left"/>
    </w:pPr>
    <w:rPr>
      <w:b/>
      <w:lang w:val="en-US"/>
    </w:rPr>
  </w:style>
  <w:style w:type="paragraph" w:styleId="BalloonText">
    <w:name w:val="Balloon Text"/>
    <w:basedOn w:val="Normal"/>
    <w:semiHidden/>
    <w:rsid w:val="006651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C1C5D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5C1C5D"/>
  </w:style>
  <w:style w:type="paragraph" w:customStyle="1" w:styleId="Style1">
    <w:name w:val="Style1"/>
    <w:basedOn w:val="Heading4"/>
    <w:rsid w:val="005C1C5D"/>
    <w:rPr>
      <w:b w:val="0"/>
    </w:rPr>
  </w:style>
  <w:style w:type="paragraph" w:styleId="EndnoteText">
    <w:name w:val="endnote text"/>
    <w:basedOn w:val="Normal"/>
    <w:semiHidden/>
    <w:rsid w:val="005C1C5D"/>
    <w:rPr>
      <w:szCs w:val="20"/>
    </w:rPr>
  </w:style>
  <w:style w:type="paragraph" w:styleId="Header">
    <w:name w:val="header"/>
    <w:basedOn w:val="Normal"/>
    <w:rsid w:val="00B518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89F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606111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606111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606111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606111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606111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606111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606111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606111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606111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606111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606111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rsid w:val="00606111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606111"/>
    <w:pPr>
      <w:keepNext/>
      <w:keepLines/>
      <w:numPr>
        <w:numId w:val="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606111"/>
    <w:pPr>
      <w:numPr>
        <w:ilvl w:val="1"/>
        <w:numId w:val="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606111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606111"/>
    <w:pPr>
      <w:numPr>
        <w:ilvl w:val="2"/>
        <w:numId w:val="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606111"/>
    <w:pPr>
      <w:numPr>
        <w:ilvl w:val="3"/>
        <w:numId w:val="5"/>
      </w:numPr>
    </w:pPr>
    <w:rPr>
      <w:szCs w:val="24"/>
    </w:rPr>
  </w:style>
  <w:style w:type="paragraph" w:customStyle="1" w:styleId="ASDEFCONCoverTitle">
    <w:name w:val="ASDEFCON Cover Title"/>
    <w:rsid w:val="00606111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606111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606111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606111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606111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606111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606111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606111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606111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606111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606111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606111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606111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606111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606111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606111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606111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606111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606111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606111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606111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606111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606111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606111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606111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60611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606111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60611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606111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606111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606111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606111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606111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606111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606111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606111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606111"/>
    <w:rPr>
      <w:szCs w:val="20"/>
    </w:rPr>
  </w:style>
  <w:style w:type="paragraph" w:customStyle="1" w:styleId="ASDEFCONTextBlock">
    <w:name w:val="ASDEFCON TextBlock"/>
    <w:basedOn w:val="ASDEFCONNormal"/>
    <w:qFormat/>
    <w:rsid w:val="00606111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606111"/>
    <w:pPr>
      <w:numPr>
        <w:numId w:val="10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606111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606111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606111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606111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606111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606111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606111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606111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606111"/>
    <w:pPr>
      <w:numPr>
        <w:numId w:val="11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606111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60611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606111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606111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606111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606111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606111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606111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606111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606111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606111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606111"/>
    <w:pPr>
      <w:numPr>
        <w:ilvl w:val="6"/>
        <w:numId w:val="12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606111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606111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606111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606111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606111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606111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606111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606111"/>
    <w:pPr>
      <w:jc w:val="center"/>
    </w:pPr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606111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606111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606111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606111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606111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606111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606111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606111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606111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8B7FE1"/>
  </w:style>
  <w:style w:type="character" w:customStyle="1" w:styleId="Heading2Char">
    <w:name w:val="Heading 2 Char"/>
    <w:link w:val="Heading2"/>
    <w:rsid w:val="00606111"/>
    <w:rPr>
      <w:rFonts w:ascii="Georgia" w:hAnsi="Georgia"/>
      <w:b/>
      <w:bCs/>
      <w:color w:val="CF4520"/>
      <w:sz w:val="28"/>
      <w:szCs w:val="26"/>
    </w:rPr>
  </w:style>
  <w:style w:type="character" w:styleId="Hyperlink">
    <w:name w:val="Hyperlink"/>
    <w:uiPriority w:val="99"/>
    <w:unhideWhenUsed/>
    <w:rsid w:val="00606111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606111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0302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customStyle="1" w:styleId="Heading1Char">
    <w:name w:val="Heading 1 Char"/>
    <w:link w:val="Heading1"/>
    <w:rsid w:val="00606111"/>
    <w:rPr>
      <w:rFonts w:ascii="Georgia" w:hAnsi="Georgia" w:cs="Arial"/>
      <w:b/>
      <w:bCs/>
      <w:color w:val="CF4520"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06111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606111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606111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6061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06111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606111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606111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606111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606111"/>
    <w:pPr>
      <w:spacing w:after="0"/>
      <w:ind w:left="720"/>
    </w:pPr>
  </w:style>
  <w:style w:type="paragraph" w:customStyle="1" w:styleId="Bullet2">
    <w:name w:val="Bullet 2"/>
    <w:basedOn w:val="Normal"/>
    <w:rsid w:val="00606111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eEdgelow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ATTACHMENTS</vt:lpstr>
    </vt:vector>
  </TitlesOfParts>
  <Company>Dept of Defence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ATTACHMENTS</dc:title>
  <dc:subject>Attachment to Draft Conditions of Contract</dc:subject>
  <dc:creator>DAE2-</dc:creator>
  <cp:keywords/>
  <dc:description/>
  <cp:lastModifiedBy>DAE2-</cp:lastModifiedBy>
  <cp:revision>11</cp:revision>
  <cp:lastPrinted>2012-12-11T23:56:00Z</cp:lastPrinted>
  <dcterms:created xsi:type="dcterms:W3CDTF">2020-09-29T22:45:00Z</dcterms:created>
  <dcterms:modified xsi:type="dcterms:W3CDTF">2025-06-04T04:37:00Z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V3.2</vt:lpwstr>
  </property>
  <property fmtid="{D5CDD505-2E9C-101B-9397-08002B2CF9AE}" pid="3" name="Objective-Id">
    <vt:lpwstr>BM103267674</vt:lpwstr>
  </property>
  <property fmtid="{D5CDD505-2E9C-101B-9397-08002B2CF9AE}" pid="4" name="Objective-Title">
    <vt:lpwstr>007_ASDEFCON_SPTS_V3.2_COC_ATTA_SOW</vt:lpwstr>
  </property>
  <property fmtid="{D5CDD505-2E9C-101B-9397-08002B2CF9AE}" pid="5" name="Objective-Comment">
    <vt:lpwstr/>
  </property>
  <property fmtid="{D5CDD505-2E9C-101B-9397-08002B2CF9AE}" pid="6" name="Objective-CreationStamp">
    <vt:filetime>2026-04-01T23:43:54Z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2026-05-28T01:12:13Z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(aliased):05 ASDEFCON (Support Short):ASDEFCON (Support Short) Version 3.2 - (2026 - Planned Release) - WORKING:02 Release Files:02 Clean Set:04 Attachments to the Conditions of Contract: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(Support Short)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